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74DC7" w14:textId="77777777" w:rsidR="00FF5297" w:rsidRDefault="00FF5297" w:rsidP="00FF52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ROBERD</w:t>
      </w:r>
      <w:r>
        <w:rPr>
          <w:rFonts w:cs="Times New Roman"/>
          <w:szCs w:val="24"/>
        </w:rPr>
        <w:t xml:space="preserve">       (fl.1432)</w:t>
      </w:r>
    </w:p>
    <w:p w14:paraId="052F7F86" w14:textId="77777777" w:rsidR="00FF5297" w:rsidRDefault="00FF5297" w:rsidP="00FF52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Derby. Brasier.</w:t>
      </w:r>
    </w:p>
    <w:p w14:paraId="0A3BDBF3" w14:textId="77777777" w:rsidR="00FF5297" w:rsidRDefault="00FF5297" w:rsidP="00FF5297">
      <w:pPr>
        <w:pStyle w:val="NoSpacing"/>
        <w:rPr>
          <w:rFonts w:cs="Times New Roman"/>
          <w:szCs w:val="24"/>
        </w:rPr>
      </w:pPr>
    </w:p>
    <w:p w14:paraId="3571A975" w14:textId="77777777" w:rsidR="00FF5297" w:rsidRDefault="00FF5297" w:rsidP="00FF5297">
      <w:pPr>
        <w:pStyle w:val="NoSpacing"/>
        <w:rPr>
          <w:rFonts w:cs="Times New Roman"/>
          <w:szCs w:val="24"/>
        </w:rPr>
      </w:pPr>
    </w:p>
    <w:p w14:paraId="647EBF79" w14:textId="77777777" w:rsidR="00FF5297" w:rsidRDefault="00FF5297" w:rsidP="00FF52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1432</w:t>
      </w:r>
      <w:r>
        <w:rPr>
          <w:rFonts w:cs="Times New Roman"/>
          <w:szCs w:val="24"/>
        </w:rPr>
        <w:tab/>
        <w:t>William Jonson of Nottingham(q.v.) brought a plaint of debt against him and</w:t>
      </w:r>
    </w:p>
    <w:p w14:paraId="6D847A38" w14:textId="77777777" w:rsidR="00FF5297" w:rsidRDefault="00FF5297" w:rsidP="00FF52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4 others.</w:t>
      </w:r>
    </w:p>
    <w:p w14:paraId="0E519A74" w14:textId="77777777" w:rsidR="00FF5297" w:rsidRDefault="00FF5297" w:rsidP="00FF52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01B84">
          <w:rPr>
            <w:rStyle w:val="Hyperlink"/>
            <w:rFonts w:cs="Times New Roman"/>
            <w:szCs w:val="24"/>
          </w:rPr>
          <w:t>https://waalt.uh.edu/index.php/CP40/685</w:t>
        </w:r>
      </w:hyperlink>
      <w:r>
        <w:rPr>
          <w:rFonts w:cs="Times New Roman"/>
          <w:szCs w:val="24"/>
        </w:rPr>
        <w:t xml:space="preserve"> )</w:t>
      </w:r>
    </w:p>
    <w:p w14:paraId="333633FD" w14:textId="77777777" w:rsidR="004E1E3E" w:rsidRDefault="004E1E3E" w:rsidP="004E1E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1432</w:t>
      </w:r>
      <w:r>
        <w:rPr>
          <w:rFonts w:cs="Times New Roman"/>
          <w:szCs w:val="24"/>
        </w:rPr>
        <w:tab/>
        <w:t>He made a plaint of debt against Henry Godeyere of Leicester, brasier(q.v.),</w:t>
      </w:r>
    </w:p>
    <w:p w14:paraId="4175505E" w14:textId="77777777" w:rsidR="004E1E3E" w:rsidRDefault="004E1E3E" w:rsidP="004E1E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Nicholas de More of Barley(q.v.).</w:t>
      </w:r>
    </w:p>
    <w:p w14:paraId="4C990FB9" w14:textId="77777777" w:rsidR="004E1E3E" w:rsidRDefault="004E1E3E" w:rsidP="004E1E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7" w:history="1">
        <w:r w:rsidRPr="00D01B84">
          <w:rPr>
            <w:rStyle w:val="Hyperlink"/>
            <w:rFonts w:cs="Times New Roman"/>
            <w:szCs w:val="24"/>
          </w:rPr>
          <w:t>https://waalt.uh.edu/index.php/CP40/685</w:t>
        </w:r>
      </w:hyperlink>
      <w:r>
        <w:rPr>
          <w:rFonts w:cs="Times New Roman"/>
          <w:szCs w:val="24"/>
        </w:rPr>
        <w:t xml:space="preserve"> )</w:t>
      </w:r>
    </w:p>
    <w:p w14:paraId="25F14023" w14:textId="77777777" w:rsidR="004E1E3E" w:rsidRDefault="004E1E3E" w:rsidP="00FF5297">
      <w:pPr>
        <w:pStyle w:val="NoSpacing"/>
        <w:rPr>
          <w:rFonts w:cs="Times New Roman"/>
          <w:szCs w:val="24"/>
        </w:rPr>
      </w:pPr>
    </w:p>
    <w:p w14:paraId="6B9EFB07" w14:textId="77777777" w:rsidR="00FF5297" w:rsidRDefault="00FF5297" w:rsidP="00FF5297">
      <w:pPr>
        <w:pStyle w:val="NoSpacing"/>
        <w:rPr>
          <w:rFonts w:cs="Times New Roman"/>
          <w:szCs w:val="24"/>
        </w:rPr>
      </w:pPr>
    </w:p>
    <w:p w14:paraId="4D111FCC" w14:textId="77777777" w:rsidR="00FF5297" w:rsidRDefault="00FF5297" w:rsidP="00FF5297">
      <w:pPr>
        <w:pStyle w:val="NoSpacing"/>
        <w:rPr>
          <w:rFonts w:cs="Times New Roman"/>
          <w:szCs w:val="24"/>
        </w:rPr>
      </w:pPr>
    </w:p>
    <w:p w14:paraId="24FDB073" w14:textId="77777777" w:rsidR="00FF5297" w:rsidRDefault="00FF5297" w:rsidP="00FF52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July 2023</w:t>
      </w:r>
    </w:p>
    <w:p w14:paraId="083B1843" w14:textId="47954EF7" w:rsidR="004E1E3E" w:rsidRDefault="004E1E3E" w:rsidP="00FF52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July 2023</w:t>
      </w:r>
    </w:p>
    <w:p w14:paraId="629C739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F99E1" w14:textId="77777777" w:rsidR="00FF5297" w:rsidRDefault="00FF5297" w:rsidP="009139A6">
      <w:r>
        <w:separator/>
      </w:r>
    </w:p>
  </w:endnote>
  <w:endnote w:type="continuationSeparator" w:id="0">
    <w:p w14:paraId="5777BEC8" w14:textId="77777777" w:rsidR="00FF5297" w:rsidRDefault="00FF529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502C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6F43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2E66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C1166" w14:textId="77777777" w:rsidR="00FF5297" w:rsidRDefault="00FF5297" w:rsidP="009139A6">
      <w:r>
        <w:separator/>
      </w:r>
    </w:p>
  </w:footnote>
  <w:footnote w:type="continuationSeparator" w:id="0">
    <w:p w14:paraId="5D6C248C" w14:textId="77777777" w:rsidR="00FF5297" w:rsidRDefault="00FF529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78CF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CF7D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DC2F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297"/>
    <w:rsid w:val="000666E0"/>
    <w:rsid w:val="002510B7"/>
    <w:rsid w:val="004E1E3E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F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1FDFE"/>
  <w15:chartTrackingRefBased/>
  <w15:docId w15:val="{88714F6B-52D2-4B49-AC5A-20E54ECB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F529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CP40/685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85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2023-07-21T09:23:00Z</dcterms:created>
  <dcterms:modified xsi:type="dcterms:W3CDTF">2023-07-22T10:31:00Z</dcterms:modified>
</cp:coreProperties>
</file>